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Elektrotechnische Arbeiten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Arbeiten 4.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